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R5-255642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5553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pass fail requirement decision for LTE Demodulation TCs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B0678B" w:rsidR="001E41F3" w:rsidRDefault="00054E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EB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4EBC" w:rsidRDefault="00054EBC" w:rsidP="00054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A4A706" w:rsidR="00054EBC" w:rsidRDefault="00054EBC" w:rsidP="00054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Now RAN5 demodulation TCs have 2 kinds of intepretation and implementation. It makes people confused when testing these TCs.</w:t>
            </w:r>
          </w:p>
        </w:tc>
      </w:tr>
      <w:tr w:rsidR="00054EB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4EBC" w:rsidRDefault="00054EBC" w:rsidP="00054E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4EBC" w:rsidRDefault="00054EBC" w:rsidP="00054E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E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4EBC" w:rsidRDefault="00054EBC" w:rsidP="00054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A84F25" w:rsidR="00054EBC" w:rsidRDefault="00054EBC" w:rsidP="00054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Clarify the pass fail condition.</w:t>
            </w:r>
          </w:p>
        </w:tc>
      </w:tr>
      <w:tr w:rsidR="00054E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4EBC" w:rsidRDefault="00054EBC" w:rsidP="00054E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4EBC" w:rsidRDefault="00054EBC" w:rsidP="00054E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E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4EBC" w:rsidRDefault="00054EBC" w:rsidP="00054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F12098" w:rsidR="00054EBC" w:rsidRDefault="00054EBC" w:rsidP="00054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Ambiguity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043847" w:rsidR="001E41F3" w:rsidRDefault="002C386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Annex G.3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F7A27B" w:rsidR="001E41F3" w:rsidRDefault="00054EB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8C2D6C" w:rsidR="001E41F3" w:rsidRDefault="00054EB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B74588" w:rsidR="001E41F3" w:rsidRDefault="00054EB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282E30" w:rsidR="001E41F3" w:rsidRDefault="00054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Depend on the discussion with R5-255638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1CC4F18" w14:textId="77777777" w:rsidR="00286EAF" w:rsidRDefault="00286EAF" w:rsidP="00286EAF">
      <w:pPr>
        <w:pStyle w:val="1"/>
        <w:rPr>
          <w:lang w:eastAsia="ja-JP"/>
        </w:rPr>
      </w:pPr>
      <w:r>
        <w:t>G.3</w:t>
      </w:r>
      <w:r>
        <w:tab/>
        <w:t>Statistical testing of Performance Requirements with throughput</w:t>
      </w:r>
    </w:p>
    <w:p w14:paraId="1603033E" w14:textId="77777777" w:rsidR="00286EAF" w:rsidRDefault="00286EAF" w:rsidP="00286EAF">
      <w:pPr>
        <w:pStyle w:val="2"/>
        <w:rPr>
          <w:rFonts w:eastAsia="Batang"/>
        </w:rPr>
      </w:pPr>
      <w:bookmarkStart w:id="1" w:name="_Toc232582196"/>
      <w:r>
        <w:rPr>
          <w:rFonts w:eastAsia="Batang"/>
        </w:rPr>
        <w:t>G.3.1</w:t>
      </w:r>
      <w:r>
        <w:rPr>
          <w:rFonts w:eastAsia="Batang"/>
        </w:rPr>
        <w:tab/>
        <w:t>General</w:t>
      </w:r>
      <w:bookmarkEnd w:id="1"/>
    </w:p>
    <w:p w14:paraId="0CA02BDC" w14:textId="77777777" w:rsidR="00286EAF" w:rsidRDefault="00286EAF" w:rsidP="00286EAF">
      <w:pPr>
        <w:rPr>
          <w:rFonts w:eastAsia="Batang"/>
        </w:rPr>
      </w:pPr>
      <w:r>
        <w:t xml:space="preserve">The test of receiver performance characteristics is </w:t>
      </w:r>
      <w:proofErr w:type="spellStart"/>
      <w:r>
        <w:t>two fold</w:t>
      </w:r>
      <w:proofErr w:type="spellEnd"/>
      <w:r>
        <w:t>.</w:t>
      </w:r>
    </w:p>
    <w:p w14:paraId="77BF423A" w14:textId="77777777" w:rsidR="00286EAF" w:rsidRDefault="00286EAF" w:rsidP="00286EAF">
      <w:pPr>
        <w:pStyle w:val="B1"/>
      </w:pPr>
      <w:r>
        <w:t>1.</w:t>
      </w:r>
      <w:r>
        <w:tab/>
        <w:t>A signal or a combination of signals is offered to the RX port(s) of the receiver.</w:t>
      </w:r>
    </w:p>
    <w:p w14:paraId="7F5CAAD2" w14:textId="77777777" w:rsidR="00286EAF" w:rsidRDefault="00286EAF" w:rsidP="00286EAF">
      <w:pPr>
        <w:pStyle w:val="B1"/>
      </w:pPr>
      <w:r>
        <w:t>2.</w:t>
      </w:r>
      <w:r>
        <w:tab/>
        <w:t>The ability of the receiver to demodulate /decode this signal is verified by measuring the throughput.</w:t>
      </w:r>
    </w:p>
    <w:p w14:paraId="21122EF4" w14:textId="77777777" w:rsidR="00286EAF" w:rsidRDefault="00286EAF" w:rsidP="00286EAF">
      <w:r>
        <w:t>In (2) is the statistical aspect of the test and is treated here.</w:t>
      </w:r>
    </w:p>
    <w:p w14:paraId="51A01970" w14:textId="77777777" w:rsidR="00286EAF" w:rsidRDefault="00286EAF" w:rsidP="00286EAF">
      <w:r>
        <w:t>The minimum requirement for all receiver performance tests is either 70% or 30% of the maximum throughput.</w:t>
      </w:r>
    </w:p>
    <w:p w14:paraId="05FCAC84" w14:textId="77777777" w:rsidR="00286EAF" w:rsidRDefault="00286EAF" w:rsidP="00286EAF">
      <w:r>
        <w:t>All receiver performance tests are performed in fading conditions. In addition to the statistical considerations, this requires the definition of a minimum test time.</w:t>
      </w:r>
    </w:p>
    <w:p w14:paraId="4972FABA" w14:textId="77777777" w:rsidR="00286EAF" w:rsidRDefault="00286EAF" w:rsidP="00286EAF">
      <w:pPr>
        <w:pStyle w:val="2"/>
        <w:rPr>
          <w:rFonts w:eastAsia="Batang"/>
        </w:rPr>
      </w:pPr>
      <w:bookmarkStart w:id="2" w:name="_Toc232582197"/>
      <w:r>
        <w:rPr>
          <w:rFonts w:eastAsia="Batang"/>
        </w:rPr>
        <w:t>G.3.2</w:t>
      </w:r>
      <w:r>
        <w:rPr>
          <w:rFonts w:eastAsia="Batang"/>
        </w:rPr>
        <w:tab/>
        <w:t>Mapping throughput to error ratio</w:t>
      </w:r>
      <w:bookmarkEnd w:id="2"/>
    </w:p>
    <w:p w14:paraId="5B0982F1" w14:textId="77777777" w:rsidR="00286EAF" w:rsidRDefault="00286EAF" w:rsidP="00286EAF">
      <w:pPr>
        <w:rPr>
          <w:rFonts w:eastAsia="Batang"/>
        </w:rPr>
      </w:pPr>
      <w:r>
        <w:t>G.2.2 applies</w:t>
      </w:r>
    </w:p>
    <w:p w14:paraId="16F13B6F" w14:textId="77777777" w:rsidR="00286EAF" w:rsidRDefault="00286EAF" w:rsidP="00286EAF">
      <w:pPr>
        <w:pStyle w:val="2"/>
        <w:rPr>
          <w:rFonts w:eastAsia="Batang"/>
        </w:rPr>
      </w:pPr>
      <w:bookmarkStart w:id="3" w:name="_Toc232582198"/>
      <w:r>
        <w:rPr>
          <w:rFonts w:eastAsia="Batang"/>
        </w:rPr>
        <w:t>G.3.3</w:t>
      </w:r>
      <w:r>
        <w:rPr>
          <w:rFonts w:eastAsia="Batang"/>
        </w:rPr>
        <w:tab/>
        <w:t>Design of the test</w:t>
      </w:r>
      <w:bookmarkEnd w:id="3"/>
    </w:p>
    <w:p w14:paraId="3F81C9AC" w14:textId="77777777" w:rsidR="00286EAF" w:rsidRDefault="00286EAF" w:rsidP="00286EAF">
      <w:pPr>
        <w:rPr>
          <w:rFonts w:eastAsia="Batang"/>
        </w:rPr>
      </w:pPr>
      <w:r>
        <w:t xml:space="preserve">The test is defined by the following design principles (see clause </w:t>
      </w:r>
      <w:proofErr w:type="spellStart"/>
      <w:r>
        <w:t>G.x</w:t>
      </w:r>
      <w:proofErr w:type="spellEnd"/>
      <w:r>
        <w:t>, Theory….):</w:t>
      </w:r>
    </w:p>
    <w:p w14:paraId="712295BC" w14:textId="77777777" w:rsidR="00286EAF" w:rsidRDefault="00286EAF" w:rsidP="00286EAF">
      <w:pPr>
        <w:pStyle w:val="B1"/>
      </w:pPr>
      <w:r>
        <w:t>1.</w:t>
      </w:r>
      <w:r>
        <w:tab/>
        <w:t>The standard concept is applied. (not the early decision concept)</w:t>
      </w:r>
    </w:p>
    <w:p w14:paraId="56D74DB9" w14:textId="77777777" w:rsidR="00286EAF" w:rsidRDefault="00286EAF" w:rsidP="00286EAF">
      <w:pPr>
        <w:pStyle w:val="B1"/>
      </w:pPr>
      <w:r>
        <w:t>2.</w:t>
      </w:r>
      <w:r>
        <w:tab/>
        <w:t>A second limit is introduced: The second limit is different, whether 30% or 70% throughput is tested.</w:t>
      </w:r>
    </w:p>
    <w:p w14:paraId="1CCD98F0" w14:textId="77777777" w:rsidR="00286EAF" w:rsidRDefault="00286EAF" w:rsidP="00286EAF">
      <w:pPr>
        <w:pStyle w:val="B1"/>
      </w:pPr>
      <w:r>
        <w:t>3.</w:t>
      </w:r>
      <w:r>
        <w:tab/>
        <w:t>To decide the test pass:</w:t>
      </w:r>
    </w:p>
    <w:p w14:paraId="1670E3CA" w14:textId="77777777" w:rsidR="00286EAF" w:rsidRDefault="00286EAF" w:rsidP="00286EAF">
      <w:pPr>
        <w:pStyle w:val="B2"/>
      </w:pPr>
      <w:r>
        <w:t>Supplier risk is applied based on the Bad DUT quality</w:t>
      </w:r>
    </w:p>
    <w:p w14:paraId="03DF837E" w14:textId="77777777" w:rsidR="00286EAF" w:rsidRDefault="00286EAF" w:rsidP="00286EAF">
      <w:pPr>
        <w:pStyle w:val="B2"/>
      </w:pPr>
      <w:r>
        <w:t>To decide the test fail:</w:t>
      </w:r>
    </w:p>
    <w:p w14:paraId="30C43AB6" w14:textId="77777777" w:rsidR="00286EAF" w:rsidRDefault="00286EAF" w:rsidP="00286EAF">
      <w:pPr>
        <w:pStyle w:val="B2"/>
      </w:pPr>
      <w:r>
        <w:t>Customer Risk is applied based on the specified DUT quality</w:t>
      </w:r>
    </w:p>
    <w:p w14:paraId="730D2BF6" w14:textId="77777777" w:rsidR="00286EAF" w:rsidRDefault="00286EAF" w:rsidP="00286EAF">
      <w:r>
        <w:t>The test is defined by the following parameters:</w:t>
      </w:r>
    </w:p>
    <w:p w14:paraId="5B5C6005" w14:textId="77777777" w:rsidR="00286EAF" w:rsidRDefault="00286EAF" w:rsidP="00286EAF">
      <w:pPr>
        <w:pStyle w:val="B1"/>
      </w:pPr>
      <w:r>
        <w:t>1a) Limit Error Ratio = 0.3 (in case 70% Throughput is tested) or</w:t>
      </w:r>
    </w:p>
    <w:p w14:paraId="01DC9023" w14:textId="77777777" w:rsidR="00286EAF" w:rsidRDefault="00286EAF" w:rsidP="00286EAF">
      <w:pPr>
        <w:pStyle w:val="B1"/>
      </w:pPr>
      <w:r>
        <w:t>1b) Limit Throughput = 0.3 (in case 30% Throughput is tested)</w:t>
      </w:r>
    </w:p>
    <w:p w14:paraId="05924CE9" w14:textId="77777777" w:rsidR="00286EAF" w:rsidRDefault="00286EAF" w:rsidP="00286EAF">
      <w:pPr>
        <w:pStyle w:val="B1"/>
      </w:pPr>
      <w:r>
        <w:t>2a) Bad DUT factor M=1.378 (selectivity)</w:t>
      </w:r>
    </w:p>
    <w:p w14:paraId="589D30FB" w14:textId="77777777" w:rsidR="00286EAF" w:rsidRDefault="00286EAF" w:rsidP="00286EAF">
      <w:pPr>
        <w:pStyle w:val="B1"/>
      </w:pPr>
      <w:r>
        <w:t>2b) Bad DUT factor m=0.692 (selectivity)</w:t>
      </w:r>
    </w:p>
    <w:p w14:paraId="216CEFB5" w14:textId="77777777" w:rsidR="00286EAF" w:rsidRDefault="00286EAF" w:rsidP="00286EAF">
      <w:pPr>
        <w:pStyle w:val="B2"/>
      </w:pPr>
      <w:r>
        <w:t>justification see: TS 34.121 Clause F.6.3.3</w:t>
      </w:r>
    </w:p>
    <w:p w14:paraId="6B34B7D6" w14:textId="77777777" w:rsidR="00286EAF" w:rsidRDefault="00286EAF" w:rsidP="00286EAF">
      <w:pPr>
        <w:pStyle w:val="B1"/>
      </w:pPr>
      <w:r>
        <w:t>3) Confidence level CL = 95% (for specified DUT and Bad DUT-quality)</w:t>
      </w:r>
    </w:p>
    <w:p w14:paraId="607D78B6" w14:textId="77777777" w:rsidR="00286EAF" w:rsidRDefault="00286EAF" w:rsidP="00286EAF">
      <w:pPr>
        <w:pStyle w:val="2"/>
        <w:rPr>
          <w:rFonts w:eastAsia="Batang"/>
        </w:rPr>
      </w:pPr>
      <w:bookmarkStart w:id="4" w:name="_Toc232582199"/>
      <w:r>
        <w:rPr>
          <w:rFonts w:eastAsia="Batang"/>
        </w:rPr>
        <w:t>G.3.4</w:t>
      </w:r>
      <w:r>
        <w:rPr>
          <w:rFonts w:eastAsia="Batang"/>
        </w:rPr>
        <w:tab/>
        <w:t>Pass Fail limit</w:t>
      </w:r>
      <w:bookmarkEnd w:id="4"/>
    </w:p>
    <w:p w14:paraId="488CD494" w14:textId="77777777" w:rsidR="00286EAF" w:rsidRDefault="00286EAF" w:rsidP="00286EAF">
      <w:pPr>
        <w:rPr>
          <w:rFonts w:eastAsia="Batang"/>
        </w:rPr>
      </w:pPr>
      <w:r>
        <w:t>Testing Throughput = 30%, then the test limit is</w:t>
      </w:r>
    </w:p>
    <w:p w14:paraId="5DC41246" w14:textId="77777777" w:rsidR="00286EAF" w:rsidRDefault="00286EAF" w:rsidP="00286EAF">
      <w:r>
        <w:t xml:space="preserve">Number of successes (ACK) / number of samples ≥ 59 / 233 </w:t>
      </w:r>
    </w:p>
    <w:p w14:paraId="45FDDF78" w14:textId="77777777" w:rsidR="00286EAF" w:rsidRDefault="00286EAF" w:rsidP="00286EAF">
      <w:r>
        <w:t>Testing Throughput = 70% then the test limit is</w:t>
      </w:r>
    </w:p>
    <w:p w14:paraId="3772E8D8" w14:textId="77777777" w:rsidR="00286EAF" w:rsidRDefault="00286EAF" w:rsidP="00286EAF">
      <w:r>
        <w:t xml:space="preserve">Number of fails (NACK and </w:t>
      </w:r>
      <w:proofErr w:type="spellStart"/>
      <w:r>
        <w:t>statDTX</w:t>
      </w:r>
      <w:proofErr w:type="spellEnd"/>
      <w:r>
        <w:t xml:space="preserve">) / number of samples ≤ 66 / 184 </w:t>
      </w:r>
    </w:p>
    <w:p w14:paraId="4E5B6FAC" w14:textId="77777777" w:rsidR="00286EAF" w:rsidRDefault="00286EAF" w:rsidP="00286EAF">
      <w:r>
        <w:lastRenderedPageBreak/>
        <w:t>We have to distinguish 3 cases:</w:t>
      </w:r>
    </w:p>
    <w:p w14:paraId="24D80515" w14:textId="77777777" w:rsidR="00286EAF" w:rsidRDefault="00286EAF" w:rsidP="00286EAF">
      <w:pPr>
        <w:pStyle w:val="B1"/>
      </w:pPr>
      <w:r>
        <w:t>a)</w:t>
      </w:r>
      <w:r>
        <w:tab/>
        <w:t>The duration for the number of samples (233 or 184) is greater than the minimum test time:</w:t>
      </w:r>
    </w:p>
    <w:p w14:paraId="0E47CA2D" w14:textId="77777777" w:rsidR="00286EAF" w:rsidRDefault="00286EAF" w:rsidP="00286EAF">
      <w:pPr>
        <w:pStyle w:val="B1"/>
      </w:pPr>
      <w:r>
        <w:t>Then the number of samples (233 or 184) is predefined and the decision is done according to the number of events (59 successes or 66 fails)</w:t>
      </w:r>
    </w:p>
    <w:p w14:paraId="7323E820" w14:textId="77777777" w:rsidR="00286EAF" w:rsidRDefault="00286EAF" w:rsidP="00286EAF">
      <w:pPr>
        <w:pStyle w:val="B1"/>
      </w:pPr>
      <w:r>
        <w:t>b)</w:t>
      </w:r>
      <w:r>
        <w:tab/>
        <w:t>Since subframe 0 and 5 contain less bits than the remaining subframes, it is allowed to predefine a number of samples contained in an integer number of frames. In this case test-limit-ratio applies.</w:t>
      </w:r>
    </w:p>
    <w:p w14:paraId="438D1447" w14:textId="77777777" w:rsidR="00286EAF" w:rsidRDefault="00286EAF" w:rsidP="00286EAF">
      <w:pPr>
        <w:pStyle w:val="B1"/>
      </w:pPr>
      <w:r>
        <w:t>c)</w:t>
      </w:r>
      <w:r>
        <w:tab/>
        <w:t>The minimum test time is greater than the duration for the number of samples:</w:t>
      </w:r>
    </w:p>
    <w:p w14:paraId="164FBCFD" w14:textId="77777777" w:rsidR="00286EAF" w:rsidRDefault="00286EAF" w:rsidP="00286EAF">
      <w:pPr>
        <w:pStyle w:val="B1"/>
      </w:pPr>
      <w:r>
        <w:t>The minimum test time is predefined and the decision is done comparing the measured ratio at that instant against the test-limit-ratio.</w:t>
      </w:r>
    </w:p>
    <w:p w14:paraId="0C11FD8C" w14:textId="77777777" w:rsidR="00286EAF" w:rsidRDefault="00286EAF" w:rsidP="00286EAF">
      <w:pPr>
        <w:pStyle w:val="NO"/>
      </w:pPr>
      <w:r>
        <w:t>NOTE:</w:t>
      </w:r>
      <w:r>
        <w:tab/>
        <w:t>The test time for most of the tests is governed by the Minimum Test Time</w:t>
      </w:r>
    </w:p>
    <w:p w14:paraId="293889DA" w14:textId="77777777" w:rsidR="00286EAF" w:rsidRDefault="00286EAF" w:rsidP="00286EAF">
      <w:pPr>
        <w:pStyle w:val="2"/>
        <w:rPr>
          <w:rFonts w:eastAsia="Batang"/>
        </w:rPr>
      </w:pPr>
      <w:bookmarkStart w:id="5" w:name="_Toc232582200"/>
      <w:r>
        <w:rPr>
          <w:rFonts w:eastAsia="Batang"/>
        </w:rPr>
        <w:t>G.3.5</w:t>
      </w:r>
      <w:r>
        <w:rPr>
          <w:rFonts w:eastAsia="Batang"/>
        </w:rPr>
        <w:tab/>
        <w:t>Minimum Test time</w:t>
      </w:r>
      <w:bookmarkEnd w:id="5"/>
    </w:p>
    <w:p w14:paraId="790D2731" w14:textId="77777777" w:rsidR="00286EAF" w:rsidRDefault="00286EAF" w:rsidP="00286EAF">
      <w:pPr>
        <w:rPr>
          <w:rFonts w:eastAsia="Batang"/>
        </w:rPr>
      </w:pPr>
      <w:r>
        <w:t>If a pass fail decision in G.3.4 can be achieved earlier than the minimum test time, then the test shall not be decided, but continued until the minimum test time is elapsed.</w:t>
      </w:r>
    </w:p>
    <w:p w14:paraId="08A56915" w14:textId="77777777" w:rsidR="00286EAF" w:rsidRDefault="00286EAF" w:rsidP="00286EAF">
      <w:r>
        <w:t>The tables below contain the minimum number of subframes for FDD and TDD.</w:t>
      </w:r>
    </w:p>
    <w:p w14:paraId="4CBCFBDB" w14:textId="77777777" w:rsidR="00286EAF" w:rsidRDefault="00286EAF" w:rsidP="00286EAF">
      <w:r>
        <w:t xml:space="preserve">By simulations the </w:t>
      </w:r>
      <w:r>
        <w:rPr>
          <w:u w:val="single"/>
        </w:rPr>
        <w:t>m</w:t>
      </w:r>
      <w:r>
        <w:t xml:space="preserve">inimum </w:t>
      </w:r>
      <w:r>
        <w:rPr>
          <w:u w:val="single"/>
        </w:rPr>
        <w:t>n</w:t>
      </w:r>
      <w:r>
        <w:t xml:space="preserve">umber of </w:t>
      </w:r>
      <w:r>
        <w:rPr>
          <w:u w:val="single"/>
        </w:rPr>
        <w:t>a</w:t>
      </w:r>
      <w:r>
        <w:t xml:space="preserve">ctive </w:t>
      </w:r>
      <w:r>
        <w:rPr>
          <w:u w:val="single"/>
        </w:rPr>
        <w:t>s</w:t>
      </w:r>
      <w:r>
        <w:t>ubframes (carrying DL payload) was derived (MNAS),</w:t>
      </w:r>
    </w:p>
    <w:p w14:paraId="0916E75D" w14:textId="77777777" w:rsidR="00286EAF" w:rsidRDefault="00286EAF" w:rsidP="00286EAF">
      <w:r>
        <w:t>then adding inactive subframes to the active ones (e.g. subframe 5 contains no DL payload. For TDD additional subframes contain no DL payload)</w:t>
      </w:r>
    </w:p>
    <w:p w14:paraId="4EB6965A" w14:textId="77777777" w:rsidR="00286EAF" w:rsidRDefault="00286EAF" w:rsidP="00286EAF">
      <w:r>
        <w:t>then rounding up to full thousand and</w:t>
      </w:r>
    </w:p>
    <w:p w14:paraId="4DB2E40B" w14:textId="77777777" w:rsidR="00286EAF" w:rsidRDefault="00286EAF" w:rsidP="00286EAF">
      <w:r>
        <w:t xml:space="preserve">then adding a </w:t>
      </w:r>
      <w:r>
        <w:rPr>
          <w:u w:val="single"/>
        </w:rPr>
        <w:t>b</w:t>
      </w:r>
      <w:r>
        <w:t>ias of 1000 (BMNSF).</w:t>
      </w:r>
    </w:p>
    <w:p w14:paraId="79147AF6" w14:textId="77777777" w:rsidR="00054EBC" w:rsidRPr="00CE4669" w:rsidRDefault="00054EBC" w:rsidP="00907550">
      <w:pPr>
        <w:pStyle w:val="CRSeparator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57956" w14:textId="77777777" w:rsidR="002A46C2" w:rsidRDefault="002A46C2">
      <w:r>
        <w:separator/>
      </w:r>
    </w:p>
  </w:endnote>
  <w:endnote w:type="continuationSeparator" w:id="0">
    <w:p w14:paraId="2DFD3260" w14:textId="77777777" w:rsidR="002A46C2" w:rsidRDefault="002A4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A941B" w14:textId="77777777" w:rsidR="002A46C2" w:rsidRDefault="002A46C2">
      <w:r>
        <w:separator/>
      </w:r>
    </w:p>
  </w:footnote>
  <w:footnote w:type="continuationSeparator" w:id="0">
    <w:p w14:paraId="406A4165" w14:textId="77777777" w:rsidR="002A46C2" w:rsidRDefault="002A4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EBC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EAF"/>
    <w:rsid w:val="002A46C2"/>
    <w:rsid w:val="002B5741"/>
    <w:rsid w:val="002C386A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657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link w:val="B1Char"/>
    <w:rsid w:val="00907550"/>
  </w:style>
  <w:style w:type="paragraph" w:customStyle="1" w:styleId="B2">
    <w:name w:val="B2"/>
    <w:basedOn w:val="23"/>
    <w:link w:val="B2Char1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locked/>
    <w:rsid w:val="00286EAF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locked/>
    <w:rsid w:val="00286EAF"/>
    <w:rPr>
      <w:rFonts w:ascii="Times New Roman" w:hAnsi="Times New Roman"/>
      <w:lang w:val="en-GB" w:eastAsia="en-GB"/>
    </w:rPr>
  </w:style>
  <w:style w:type="character" w:customStyle="1" w:styleId="B2Char1">
    <w:name w:val="B2 Char1"/>
    <w:link w:val="B2"/>
    <w:locked/>
    <w:rsid w:val="00286EA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7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874</Words>
  <Characters>4982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爽 张</cp:lastModifiedBy>
  <cp:revision>6</cp:revision>
  <cp:lastPrinted>1899-12-31T23:00:00Z</cp:lastPrinted>
  <dcterms:created xsi:type="dcterms:W3CDTF">2025-10-24T13:14:00Z</dcterms:created>
  <dcterms:modified xsi:type="dcterms:W3CDTF">2025-11-05T02:19:00Z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R5-255642</vt:lpwstr>
  </property>
  <property fmtid="{D5CDD505-2E9C-101B-9397-08002B2CF9AE}" pid="10" name="Spec#">
    <vt:lpwstr>36.521-1</vt:lpwstr>
  </property>
  <property fmtid="{D5CDD505-2E9C-101B-9397-08002B2CF9AE}" pid="11" name="Cr#">
    <vt:lpwstr>5553</vt:lpwstr>
  </property>
  <property fmtid="{D5CDD505-2E9C-101B-9397-08002B2CF9AE}" pid="12" name="Revision">
    <vt:lpwstr>-</vt:lpwstr>
  </property>
  <property fmtid="{D5CDD505-2E9C-101B-9397-08002B2CF9AE}" pid="13" name="Version">
    <vt:lpwstr>18.10.0</vt:lpwstr>
  </property>
  <property fmtid="{D5CDD505-2E9C-101B-9397-08002B2CF9AE}" pid="14" name="CrTitle">
    <vt:lpwstr>Update of pass fail requirement decision for LTE Demodulation TCs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2025-11-03</vt:lpwstr>
  </property>
  <property fmtid="{D5CDD505-2E9C-101B-9397-08002B2CF9AE}" pid="20" name="Release">
    <vt:lpwstr>Rel-18</vt:lpwstr>
  </property>
</Properties>
</file>